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Oxfordshire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Oxfordshire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Oxfordshire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Oxfordshire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Oxfordshire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Oxfordshire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South Oxfordshire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Oxfordshire is estimated to be </w:t>
      </w:r>
      <w:r w:rsidRPr="00773DF7">
        <w:rPr>
          <w:rFonts w:ascii="Libre Franklin Light" w:eastAsia="Times New Roman" w:hAnsi="Libre Franklin Light" w:cs="Calibri Light"/>
          <w:b/>
          <w:bCs/>
          <w:color w:val="C45911" w:themeColor="accent2" w:themeShade="BF"/>
        </w:rPr>
        <w:t xml:space="preserve">£711,876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Oxfordshire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Oxfordshire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Oxfordshire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Oxfordshire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Ox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Oxfordshire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Ox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Oxfordshire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Oxfordshire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Ox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Oxfordshire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Oxfordshire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Oxfordshire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Oxfordshire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Oxfordshire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Oxfordshire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£711,876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Oxfordshire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£239,797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£429,617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£711,876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Oxfordshire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Oxfordshire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Oxfordshire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Oxfordshire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Oxfordshire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Oxfordshire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Oxfordshire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Oxfordshire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Oxfordshire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Oxfordshire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Oxfordshire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Oxfordshire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0F8877-FF0D-41AA-A3DF-FF0C0E5759A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